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512CF05"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10</w:t>
      </w:r>
      <w:r w:rsidR="00560BDC">
        <w:rPr>
          <w:rFonts w:hint="eastAsia"/>
          <w:b/>
          <w:noProof/>
          <w:sz w:val="24"/>
          <w:lang w:eastAsia="zh-CN"/>
        </w:rPr>
        <w:t>Adhoc</w:t>
      </w:r>
      <w:r w:rsidR="00560BDC">
        <w:rPr>
          <w:b/>
          <w:noProof/>
          <w:sz w:val="24"/>
          <w:lang w:val="en-US" w:eastAsia="zh-CN"/>
        </w:rPr>
        <w:t>-e</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1A0903">
        <w:rPr>
          <w:b/>
          <w:i/>
          <w:noProof/>
          <w:sz w:val="28"/>
        </w:rPr>
        <w:t>1974</w:t>
      </w:r>
    </w:p>
    <w:p w14:paraId="62C6DCEA" w14:textId="77777777" w:rsidR="00CC2450" w:rsidRPr="00DA53A0" w:rsidRDefault="00CC2450" w:rsidP="00CC2450">
      <w:pPr>
        <w:pStyle w:val="Header"/>
        <w:rPr>
          <w:sz w:val="22"/>
          <w:szCs w:val="22"/>
        </w:rPr>
      </w:pPr>
      <w:r>
        <w:rPr>
          <w:sz w:val="24"/>
        </w:rPr>
        <w:t>e-meeting,  17</w:t>
      </w:r>
      <w:r w:rsidRPr="00C439F0">
        <w:rPr>
          <w:sz w:val="24"/>
        </w:rPr>
        <w:t xml:space="preserve"> - </w:t>
      </w:r>
      <w:r>
        <w:rPr>
          <w:sz w:val="24"/>
        </w:rPr>
        <w:t>21</w:t>
      </w:r>
      <w:r w:rsidRPr="00C439F0">
        <w:rPr>
          <w:sz w:val="24"/>
        </w:rPr>
        <w:t xml:space="preserve"> </w:t>
      </w:r>
      <w:r>
        <w:rPr>
          <w:sz w:val="24"/>
        </w:rPr>
        <w:t>April</w:t>
      </w:r>
      <w:r w:rsidRPr="00C439F0">
        <w:rPr>
          <w:sz w:val="24"/>
        </w:rPr>
        <w:t xml:space="preserve"> 202</w:t>
      </w:r>
      <w:r>
        <w:rPr>
          <w:sz w:val="24"/>
        </w:rPr>
        <w:t>3</w:t>
      </w:r>
    </w:p>
    <w:p w14:paraId="35F0D332" w14:textId="77777777" w:rsidR="00B97703" w:rsidRDefault="00B97703">
      <w:pPr>
        <w:rPr>
          <w:rFonts w:ascii="Arial" w:hAnsi="Arial" w:cs="Arial"/>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16DF980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31703</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user consent for UE location sharing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21F9F2C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27461C46"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(S3-230</w:t>
      </w:r>
      <w:r>
        <w:rPr>
          <w:rFonts w:ascii="Arial" w:hAnsi="Arial" w:cs="Arial"/>
        </w:rPr>
        <w:t>6</w:t>
      </w:r>
      <w:r w:rsidR="007D2F47">
        <w:rPr>
          <w:rFonts w:ascii="Arial" w:hAnsi="Arial" w:cs="Arial"/>
        </w:rPr>
        <w:t>41</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1C789B45" w14:textId="36321981" w:rsidR="00C361A1" w:rsidRPr="00C361A1" w:rsidRDefault="00C361A1" w:rsidP="007D2F47">
      <w:pPr>
        <w:rPr>
          <w:rFonts w:ascii="Arial" w:hAnsi="Arial" w:cs="Arial"/>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7D2F47" w:rsidRPr="007D2F47">
        <w:rPr>
          <w:rFonts w:ascii="Arial" w:hAnsi="Arial" w:cs="Arial"/>
          <w:lang w:val="en-US"/>
        </w:rPr>
        <w:t xml:space="preserve">SA3 agrees with SA6 opinion that AC receiving other AC’s information indicating the consent has been granted in the application layer or in other EECs. </w:t>
      </w:r>
      <w:r w:rsidR="001A0903">
        <w:rPr>
          <w:rFonts w:ascii="Arial" w:hAnsi="Arial" w:cs="Arial"/>
          <w:lang w:val="en-US"/>
        </w:rPr>
        <w:t>Therefore,</w:t>
      </w:r>
      <w:r w:rsidR="007D2F47" w:rsidRPr="007D2F47">
        <w:rPr>
          <w:rFonts w:ascii="Arial" w:hAnsi="Arial" w:cs="Arial"/>
          <w:lang w:val="en-US"/>
        </w:rPr>
        <w:t xml:space="preserve"> it is reasonable for the EEC’s EEL signaling to include </w:t>
      </w:r>
      <w:r w:rsidR="001A0903" w:rsidRPr="007D2F47">
        <w:rPr>
          <w:rFonts w:ascii="Arial" w:hAnsi="Arial" w:cs="Arial"/>
          <w:lang w:val="en-US"/>
        </w:rPr>
        <w:t>that information</w:t>
      </w:r>
      <w:r w:rsidR="007D2F47">
        <w:rPr>
          <w:rFonts w:ascii="Arial" w:hAnsi="Arial" w:cs="Arial"/>
          <w:lang w:val="en-US"/>
        </w:rPr>
        <w:t xml:space="preserve"> it receives from an AC related to other UEs. </w:t>
      </w: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592319D" w14:textId="0F7CC0E2" w:rsidR="00C42131" w:rsidRDefault="00C42131" w:rsidP="00C42131">
      <w:r>
        <w:t xml:space="preserve">SA3#111 </w:t>
      </w:r>
      <w:r>
        <w:tab/>
        <w:t xml:space="preserve">                                                   22-26 May 2023 </w:t>
      </w:r>
      <w:r>
        <w:tab/>
      </w:r>
      <w:r>
        <w:tab/>
        <w:t xml:space="preserve">                             Berlin, DE</w:t>
      </w:r>
    </w:p>
    <w:p w14:paraId="01E71F6D" w14:textId="1A669469" w:rsidR="00982F71" w:rsidRDefault="00982F71" w:rsidP="00982F71">
      <w:r>
        <w:t>SA3#112</w:t>
      </w:r>
      <w:r>
        <w:tab/>
        <w:t xml:space="preserve">                                                   14-18 August 2023 </w:t>
      </w:r>
      <w:r>
        <w:tab/>
      </w:r>
      <w:r>
        <w:tab/>
        <w:t xml:space="preserve">                             </w:t>
      </w:r>
      <w:proofErr w:type="spellStart"/>
      <w:r>
        <w:t>Goteberg</w:t>
      </w:r>
      <w:proofErr w:type="spellEnd"/>
      <w:r>
        <w:t>, SE</w:t>
      </w:r>
    </w:p>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BCF9" w14:textId="77777777" w:rsidR="002304ED" w:rsidRDefault="002304ED">
      <w:pPr>
        <w:spacing w:after="0"/>
      </w:pPr>
      <w:r>
        <w:separator/>
      </w:r>
    </w:p>
  </w:endnote>
  <w:endnote w:type="continuationSeparator" w:id="0">
    <w:p w14:paraId="5B817065" w14:textId="77777777" w:rsidR="002304ED" w:rsidRDefault="00230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24A0F" w14:textId="77777777" w:rsidR="002304ED" w:rsidRDefault="002304ED">
      <w:pPr>
        <w:spacing w:after="0"/>
      </w:pPr>
      <w:r>
        <w:separator/>
      </w:r>
    </w:p>
  </w:footnote>
  <w:footnote w:type="continuationSeparator" w:id="0">
    <w:p w14:paraId="289691DE" w14:textId="77777777" w:rsidR="002304ED" w:rsidRDefault="002304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54ED6"/>
    <w:rsid w:val="000B176E"/>
    <w:rsid w:val="000D6701"/>
    <w:rsid w:val="000F6242"/>
    <w:rsid w:val="00101150"/>
    <w:rsid w:val="00103FF1"/>
    <w:rsid w:val="00133EA4"/>
    <w:rsid w:val="0017461B"/>
    <w:rsid w:val="0018215E"/>
    <w:rsid w:val="00196B59"/>
    <w:rsid w:val="001A0903"/>
    <w:rsid w:val="001A14F2"/>
    <w:rsid w:val="001A4EDA"/>
    <w:rsid w:val="001B1170"/>
    <w:rsid w:val="001B3A86"/>
    <w:rsid w:val="001B3DDA"/>
    <w:rsid w:val="001B763F"/>
    <w:rsid w:val="001D292F"/>
    <w:rsid w:val="001E7763"/>
    <w:rsid w:val="001F4E44"/>
    <w:rsid w:val="00220060"/>
    <w:rsid w:val="00226381"/>
    <w:rsid w:val="002304ED"/>
    <w:rsid w:val="002473B2"/>
    <w:rsid w:val="002869FE"/>
    <w:rsid w:val="002C36C0"/>
    <w:rsid w:val="002D6565"/>
    <w:rsid w:val="002E01C1"/>
    <w:rsid w:val="002F1940"/>
    <w:rsid w:val="002F2CE0"/>
    <w:rsid w:val="00302D94"/>
    <w:rsid w:val="003060E5"/>
    <w:rsid w:val="00322204"/>
    <w:rsid w:val="00383545"/>
    <w:rsid w:val="003C0DCF"/>
    <w:rsid w:val="00420D70"/>
    <w:rsid w:val="00433500"/>
    <w:rsid w:val="00433F71"/>
    <w:rsid w:val="00440D43"/>
    <w:rsid w:val="004421CC"/>
    <w:rsid w:val="0044531C"/>
    <w:rsid w:val="00450618"/>
    <w:rsid w:val="004C3E0E"/>
    <w:rsid w:val="004E3939"/>
    <w:rsid w:val="004F6082"/>
    <w:rsid w:val="004F78D9"/>
    <w:rsid w:val="00507E56"/>
    <w:rsid w:val="00526DDD"/>
    <w:rsid w:val="00541622"/>
    <w:rsid w:val="00560BDC"/>
    <w:rsid w:val="00561279"/>
    <w:rsid w:val="0056717A"/>
    <w:rsid w:val="00577A8E"/>
    <w:rsid w:val="00590452"/>
    <w:rsid w:val="005B3091"/>
    <w:rsid w:val="005B4DDA"/>
    <w:rsid w:val="005E7C9F"/>
    <w:rsid w:val="005F22BF"/>
    <w:rsid w:val="0060088E"/>
    <w:rsid w:val="00602FEC"/>
    <w:rsid w:val="006052AD"/>
    <w:rsid w:val="00632AF2"/>
    <w:rsid w:val="00633969"/>
    <w:rsid w:val="00687F6D"/>
    <w:rsid w:val="006A1886"/>
    <w:rsid w:val="006A3B07"/>
    <w:rsid w:val="007228A9"/>
    <w:rsid w:val="0073766B"/>
    <w:rsid w:val="00756BBE"/>
    <w:rsid w:val="00766F0D"/>
    <w:rsid w:val="0078620A"/>
    <w:rsid w:val="007868EA"/>
    <w:rsid w:val="007A0F66"/>
    <w:rsid w:val="007D2F47"/>
    <w:rsid w:val="007D5037"/>
    <w:rsid w:val="007F4F92"/>
    <w:rsid w:val="00813CB8"/>
    <w:rsid w:val="008143D8"/>
    <w:rsid w:val="00861345"/>
    <w:rsid w:val="00880FD6"/>
    <w:rsid w:val="008A0168"/>
    <w:rsid w:val="008B39FB"/>
    <w:rsid w:val="008B476A"/>
    <w:rsid w:val="008D772F"/>
    <w:rsid w:val="008E6821"/>
    <w:rsid w:val="008F7944"/>
    <w:rsid w:val="009109DF"/>
    <w:rsid w:val="00923084"/>
    <w:rsid w:val="00924EBD"/>
    <w:rsid w:val="0094169A"/>
    <w:rsid w:val="009603F6"/>
    <w:rsid w:val="00971449"/>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97703"/>
    <w:rsid w:val="00BA3D66"/>
    <w:rsid w:val="00BB3509"/>
    <w:rsid w:val="00BC52D1"/>
    <w:rsid w:val="00C3298A"/>
    <w:rsid w:val="00C361A1"/>
    <w:rsid w:val="00C42131"/>
    <w:rsid w:val="00C439F0"/>
    <w:rsid w:val="00CB7075"/>
    <w:rsid w:val="00CC2450"/>
    <w:rsid w:val="00CC7AD1"/>
    <w:rsid w:val="00CF6087"/>
    <w:rsid w:val="00D025E8"/>
    <w:rsid w:val="00D16134"/>
    <w:rsid w:val="00D24523"/>
    <w:rsid w:val="00D3251F"/>
    <w:rsid w:val="00D361F1"/>
    <w:rsid w:val="00D96D9A"/>
    <w:rsid w:val="00DA5062"/>
    <w:rsid w:val="00DB0C3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2.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5.xml><?xml version="1.0" encoding="utf-8"?>
<ds:datastoreItem xmlns:ds="http://schemas.openxmlformats.org/officeDocument/2006/customXml" ds:itemID="{A8818E56-2D8C-4534-B941-9A15A0BBAD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109</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120</cp:revision>
  <cp:lastPrinted>2002-04-23T07:10:00Z</cp:lastPrinted>
  <dcterms:created xsi:type="dcterms:W3CDTF">2022-11-16T16:20:00Z</dcterms:created>
  <dcterms:modified xsi:type="dcterms:W3CDTF">2023-04-10T09:06:00Z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